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E8835" w14:textId="77777777" w:rsidR="00C46100" w:rsidRDefault="00C46100" w:rsidP="00C461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SHROPSHIRE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83C1605" w14:textId="77777777" w:rsidR="00C46100" w:rsidRDefault="00C46100" w:rsidP="00C461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Southampton.</w:t>
      </w:r>
    </w:p>
    <w:p w14:paraId="4425A392" w14:textId="77777777" w:rsidR="00C46100" w:rsidRDefault="00C46100" w:rsidP="00C46100">
      <w:pPr>
        <w:pStyle w:val="NoSpacing"/>
        <w:rPr>
          <w:rFonts w:cs="Times New Roman"/>
          <w:szCs w:val="24"/>
        </w:rPr>
      </w:pPr>
    </w:p>
    <w:p w14:paraId="7300E523" w14:textId="77777777" w:rsidR="00C46100" w:rsidRDefault="00C46100" w:rsidP="00C46100">
      <w:pPr>
        <w:pStyle w:val="NoSpacing"/>
        <w:rPr>
          <w:rFonts w:cs="Times New Roman"/>
          <w:szCs w:val="24"/>
        </w:rPr>
      </w:pPr>
    </w:p>
    <w:p w14:paraId="04636C66" w14:textId="77777777" w:rsidR="00C46100" w:rsidRDefault="00C46100" w:rsidP="00C461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Dec.1483</w:t>
      </w:r>
      <w:r>
        <w:rPr>
          <w:rFonts w:cs="Times New Roman"/>
          <w:szCs w:val="24"/>
        </w:rPr>
        <w:tab/>
        <w:t>He was one of those who were sent to London by John Walker, Mayor of</w:t>
      </w:r>
    </w:p>
    <w:p w14:paraId="7542421E" w14:textId="77777777" w:rsidR="00C46100" w:rsidRDefault="00C46100" w:rsidP="00C461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Southampton(q.v.), </w:t>
      </w:r>
      <w:proofErr w:type="gramStart"/>
      <w:r>
        <w:rPr>
          <w:rFonts w:cs="Times New Roman"/>
          <w:szCs w:val="24"/>
        </w:rPr>
        <w:t>“ for</w:t>
      </w:r>
      <w:proofErr w:type="gramEnd"/>
      <w:r>
        <w:rPr>
          <w:rFonts w:cs="Times New Roman"/>
          <w:szCs w:val="24"/>
        </w:rPr>
        <w:t xml:space="preserve"> to </w:t>
      </w:r>
      <w:proofErr w:type="spellStart"/>
      <w:r>
        <w:rPr>
          <w:rFonts w:cs="Times New Roman"/>
          <w:szCs w:val="24"/>
        </w:rPr>
        <w:t>sewe</w:t>
      </w:r>
      <w:proofErr w:type="spell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defende</w:t>
      </w:r>
      <w:proofErr w:type="spellEnd"/>
      <w:r>
        <w:rPr>
          <w:rFonts w:cs="Times New Roman"/>
          <w:szCs w:val="24"/>
        </w:rPr>
        <w:t xml:space="preserve">” the privileges granted to </w:t>
      </w:r>
    </w:p>
    <w:p w14:paraId="09EF7A87" w14:textId="77777777" w:rsidR="00C46100" w:rsidRDefault="00C46100" w:rsidP="00C461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town in the past.  (Ricardian XXXI p.120)</w:t>
      </w:r>
    </w:p>
    <w:p w14:paraId="433C49CF" w14:textId="77777777" w:rsidR="00C46100" w:rsidRDefault="00C46100" w:rsidP="00C46100">
      <w:pPr>
        <w:pStyle w:val="NoSpacing"/>
        <w:rPr>
          <w:rFonts w:cs="Times New Roman"/>
          <w:szCs w:val="24"/>
        </w:rPr>
      </w:pPr>
    </w:p>
    <w:p w14:paraId="7AE86FF3" w14:textId="77777777" w:rsidR="00C46100" w:rsidRDefault="00C46100" w:rsidP="00C46100">
      <w:pPr>
        <w:pStyle w:val="NoSpacing"/>
        <w:rPr>
          <w:rFonts w:cs="Times New Roman"/>
          <w:szCs w:val="24"/>
        </w:rPr>
      </w:pPr>
    </w:p>
    <w:p w14:paraId="421BB0BE" w14:textId="77777777" w:rsidR="00C46100" w:rsidRDefault="00C46100" w:rsidP="00C461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70362F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60FB7" w14:textId="77777777" w:rsidR="00C46100" w:rsidRDefault="00C46100" w:rsidP="009139A6">
      <w:r>
        <w:separator/>
      </w:r>
    </w:p>
  </w:endnote>
  <w:endnote w:type="continuationSeparator" w:id="0">
    <w:p w14:paraId="3A87A9DF" w14:textId="77777777" w:rsidR="00C46100" w:rsidRDefault="00C461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A9A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F80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8EA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6F3D8" w14:textId="77777777" w:rsidR="00C46100" w:rsidRDefault="00C46100" w:rsidP="009139A6">
      <w:r>
        <w:separator/>
      </w:r>
    </w:p>
  </w:footnote>
  <w:footnote w:type="continuationSeparator" w:id="0">
    <w:p w14:paraId="5948F5D8" w14:textId="77777777" w:rsidR="00C46100" w:rsidRDefault="00C461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41C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F6D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71D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10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46100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5ADE5"/>
  <w15:chartTrackingRefBased/>
  <w15:docId w15:val="{944ED766-76D0-4253-B328-F92BEF01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2024-05-02T16:25:00Z</dcterms:created>
  <dcterms:modified xsi:type="dcterms:W3CDTF">2024-05-02T16:26:00Z</dcterms:modified>
</cp:coreProperties>
</file>